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RYGG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Boothby.</w:t>
      </w:r>
      <w:bookmarkStart w:id="0" w:name="_GoBack"/>
      <w:bookmarkEnd w:id="0"/>
    </w:p>
    <w:p w:rsid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Alford, Lincolnshire,</w:t>
      </w:r>
    </w:p>
    <w:p w:rsid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Thomas Griffith(q.v.).</w:t>
      </w:r>
    </w:p>
    <w:p w:rsid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24-195)</w:t>
      </w:r>
    </w:p>
    <w:p w:rsid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21EA1" w:rsidRDefault="00321EA1" w:rsidP="00321E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</w:p>
    <w:sectPr w:rsidR="006B2F86" w:rsidRPr="00321E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EA1" w:rsidRDefault="00321EA1" w:rsidP="00E71FC3">
      <w:pPr>
        <w:spacing w:after="0" w:line="240" w:lineRule="auto"/>
      </w:pPr>
      <w:r>
        <w:separator/>
      </w:r>
    </w:p>
  </w:endnote>
  <w:endnote w:type="continuationSeparator" w:id="0">
    <w:p w:rsidR="00321EA1" w:rsidRDefault="00321E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EA1" w:rsidRDefault="00321EA1" w:rsidP="00E71FC3">
      <w:pPr>
        <w:spacing w:after="0" w:line="240" w:lineRule="auto"/>
      </w:pPr>
      <w:r>
        <w:separator/>
      </w:r>
    </w:p>
  </w:footnote>
  <w:footnote w:type="continuationSeparator" w:id="0">
    <w:p w:rsidR="00321EA1" w:rsidRDefault="00321E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EA1"/>
    <w:rsid w:val="00321EA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C83A0"/>
  <w15:chartTrackingRefBased/>
  <w15:docId w15:val="{B4E84F9A-600E-45F5-8F3F-7A71EEB3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2016-05-13T19:58:00Z</dcterms:created>
  <dcterms:modified xsi:type="dcterms:W3CDTF">2016-05-13T19:59:00Z</dcterms:modified>
</cp:coreProperties>
</file>